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3EC7EBB1" w:rsidR="000447DA" w:rsidRPr="001C55D1" w:rsidRDefault="00ED69E5" w:rsidP="007F619C">
            <w:pPr>
              <w:jc w:val="left"/>
            </w:pPr>
            <w:r>
              <w:t>V-202</w:t>
            </w:r>
            <w:r w:rsidR="00124D04">
              <w:t>6</w:t>
            </w:r>
            <w:r>
              <w:t>-01</w:t>
            </w:r>
            <w:r w:rsidR="00630B74">
              <w:t>27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694DD847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6A6F1553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CDAC" w14:textId="77777777" w:rsidR="00CD457C" w:rsidRDefault="00CD457C">
      <w:r>
        <w:separator/>
      </w:r>
    </w:p>
    <w:p w14:paraId="5152F50F" w14:textId="77777777" w:rsidR="00CD457C" w:rsidRDefault="00CD457C"/>
    <w:p w14:paraId="7690156A" w14:textId="77777777" w:rsidR="00CD457C" w:rsidRDefault="00CD457C"/>
  </w:endnote>
  <w:endnote w:type="continuationSeparator" w:id="0">
    <w:p w14:paraId="5FB6F028" w14:textId="77777777" w:rsidR="00CD457C" w:rsidRDefault="00CD457C">
      <w:r>
        <w:continuationSeparator/>
      </w:r>
    </w:p>
    <w:p w14:paraId="082811BD" w14:textId="77777777" w:rsidR="00CD457C" w:rsidRDefault="00CD457C"/>
    <w:p w14:paraId="043D4606" w14:textId="77777777" w:rsidR="00CD457C" w:rsidRDefault="00CD4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19F65" w14:textId="77777777" w:rsidR="00CD457C" w:rsidRDefault="00CD457C">
      <w:r>
        <w:separator/>
      </w:r>
    </w:p>
  </w:footnote>
  <w:footnote w:type="continuationSeparator" w:id="0">
    <w:p w14:paraId="1AC8A6BF" w14:textId="77777777" w:rsidR="00CD457C" w:rsidRDefault="00CD457C">
      <w:r>
        <w:continuationSeparator/>
      </w:r>
    </w:p>
    <w:p w14:paraId="1EB1BAA4" w14:textId="77777777" w:rsidR="00CD457C" w:rsidRDefault="00CD457C"/>
    <w:p w14:paraId="2351E379" w14:textId="77777777" w:rsidR="00CD457C" w:rsidRDefault="00CD457C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4D04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30B74"/>
    <w:rsid w:val="00640260"/>
    <w:rsid w:val="00643351"/>
    <w:rsid w:val="0066119D"/>
    <w:rsid w:val="00667DCD"/>
    <w:rsid w:val="006924C5"/>
    <w:rsid w:val="006A5AED"/>
    <w:rsid w:val="006A66F3"/>
    <w:rsid w:val="006B7CF1"/>
    <w:rsid w:val="006C0732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84D1A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457C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Dulisch, Sandra</cp:lastModifiedBy>
  <cp:revision>15</cp:revision>
  <cp:lastPrinted>2010-03-03T17:04:00Z</cp:lastPrinted>
  <dcterms:created xsi:type="dcterms:W3CDTF">2016-06-22T08:35:00Z</dcterms:created>
  <dcterms:modified xsi:type="dcterms:W3CDTF">2026-08-27T10:01:00Z</dcterms:modified>
</cp:coreProperties>
</file>